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048F4" w14:textId="77777777" w:rsidR="00A1716E" w:rsidRDefault="00A1716E" w:rsidP="00A1716E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07CB7722" w14:textId="77777777" w:rsidR="00A1716E" w:rsidRDefault="00A1716E" w:rsidP="00A1716E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3A61990" w14:textId="77777777" w:rsidR="00A1716E" w:rsidRDefault="00A1716E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62F645B" w14:textId="77777777" w:rsidR="00A1716E" w:rsidRDefault="00A1716E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329D5FE" w14:textId="77777777" w:rsidR="0085747A" w:rsidRPr="00C63B35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63B35">
        <w:rPr>
          <w:rFonts w:ascii="Corbel" w:hAnsi="Corbel"/>
          <w:b/>
          <w:smallCaps/>
          <w:sz w:val="24"/>
          <w:szCs w:val="24"/>
        </w:rPr>
        <w:t>SYLABUS</w:t>
      </w:r>
    </w:p>
    <w:p w14:paraId="07035070" w14:textId="77777777" w:rsidR="00270024" w:rsidRPr="00C63B35" w:rsidRDefault="00270024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5318007" w14:textId="77777777" w:rsidR="0085747A" w:rsidRPr="00C63B35" w:rsidRDefault="0071620A" w:rsidP="009369E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C63B35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C63B35">
        <w:rPr>
          <w:rFonts w:ascii="Corbel" w:hAnsi="Corbel"/>
          <w:b/>
          <w:smallCaps/>
          <w:sz w:val="24"/>
          <w:szCs w:val="24"/>
        </w:rPr>
        <w:t xml:space="preserve"> </w:t>
      </w:r>
      <w:r w:rsidR="002467FD">
        <w:rPr>
          <w:rFonts w:ascii="Corbel" w:hAnsi="Corbel"/>
          <w:b/>
          <w:smallCaps/>
          <w:sz w:val="24"/>
          <w:szCs w:val="24"/>
        </w:rPr>
        <w:t>2025-2030</w:t>
      </w:r>
    </w:p>
    <w:p w14:paraId="77094DE1" w14:textId="77777777" w:rsidR="00445970" w:rsidRPr="009B4007" w:rsidRDefault="00445970" w:rsidP="009B4007">
      <w:pPr>
        <w:spacing w:after="0" w:line="240" w:lineRule="exact"/>
        <w:jc w:val="center"/>
        <w:rPr>
          <w:rFonts w:ascii="Corbel" w:hAnsi="Corbel"/>
          <w:b/>
          <w:bCs/>
          <w:sz w:val="24"/>
          <w:szCs w:val="24"/>
        </w:rPr>
      </w:pPr>
      <w:r w:rsidRPr="00C63B35">
        <w:rPr>
          <w:rFonts w:ascii="Corbel" w:hAnsi="Corbel"/>
          <w:sz w:val="24"/>
          <w:szCs w:val="24"/>
        </w:rPr>
        <w:t xml:space="preserve">Rok akademicki </w:t>
      </w:r>
      <w:r w:rsidR="00270024" w:rsidRPr="009B4007">
        <w:rPr>
          <w:rFonts w:ascii="Corbel" w:hAnsi="Corbel"/>
          <w:b/>
          <w:bCs/>
          <w:sz w:val="24"/>
          <w:szCs w:val="24"/>
        </w:rPr>
        <w:t>202</w:t>
      </w:r>
      <w:r w:rsidR="002467FD">
        <w:rPr>
          <w:rFonts w:ascii="Corbel" w:hAnsi="Corbel"/>
          <w:b/>
          <w:bCs/>
          <w:sz w:val="24"/>
          <w:szCs w:val="24"/>
        </w:rPr>
        <w:t>5</w:t>
      </w:r>
      <w:r w:rsidR="00270024" w:rsidRPr="009B4007">
        <w:rPr>
          <w:rFonts w:ascii="Corbel" w:hAnsi="Corbel"/>
          <w:b/>
          <w:bCs/>
          <w:sz w:val="24"/>
          <w:szCs w:val="24"/>
        </w:rPr>
        <w:t>/202</w:t>
      </w:r>
      <w:r w:rsidR="002467FD">
        <w:rPr>
          <w:rFonts w:ascii="Corbel" w:hAnsi="Corbel"/>
          <w:b/>
          <w:bCs/>
          <w:sz w:val="24"/>
          <w:szCs w:val="24"/>
        </w:rPr>
        <w:t>6</w:t>
      </w:r>
    </w:p>
    <w:p w14:paraId="3AFD9990" w14:textId="77777777" w:rsidR="0085747A" w:rsidRPr="00C63B3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DF907A6" w14:textId="77777777" w:rsidR="0085747A" w:rsidRPr="00C63B35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63B35">
        <w:rPr>
          <w:rFonts w:ascii="Corbel" w:hAnsi="Corbel"/>
          <w:szCs w:val="24"/>
        </w:rPr>
        <w:t xml:space="preserve">1. </w:t>
      </w:r>
      <w:r w:rsidR="0085747A" w:rsidRPr="00C63B35">
        <w:rPr>
          <w:rFonts w:ascii="Corbel" w:hAnsi="Corbel"/>
          <w:szCs w:val="24"/>
        </w:rPr>
        <w:t xml:space="preserve">Podstawowe </w:t>
      </w:r>
      <w:r w:rsidR="00445970" w:rsidRPr="00C63B35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C63B35" w14:paraId="79888F86" w14:textId="77777777" w:rsidTr="00B819C8">
        <w:tc>
          <w:tcPr>
            <w:tcW w:w="2694" w:type="dxa"/>
            <w:vAlign w:val="center"/>
          </w:tcPr>
          <w:p w14:paraId="45A73915" w14:textId="77777777" w:rsidR="0085747A" w:rsidRPr="00C63B3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B45A2EF" w14:textId="77777777" w:rsidR="0085747A" w:rsidRPr="00C63B35" w:rsidRDefault="002467FD" w:rsidP="001A3AF7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="009918B1" w:rsidRPr="00C63B35">
              <w:rPr>
                <w:rFonts w:ascii="Corbel" w:hAnsi="Corbel"/>
                <w:sz w:val="24"/>
                <w:szCs w:val="24"/>
              </w:rPr>
              <w:t>misja głosu</w:t>
            </w:r>
          </w:p>
        </w:tc>
      </w:tr>
      <w:tr w:rsidR="0085747A" w:rsidRPr="00C63B35" w14:paraId="0BD6F032" w14:textId="77777777" w:rsidTr="00B819C8">
        <w:tc>
          <w:tcPr>
            <w:tcW w:w="2694" w:type="dxa"/>
            <w:vAlign w:val="center"/>
          </w:tcPr>
          <w:p w14:paraId="06F70CAE" w14:textId="77777777" w:rsidR="0085747A" w:rsidRPr="00C63B3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C63B3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EAE3292" w14:textId="77777777" w:rsidR="0085747A" w:rsidRPr="00C63B35" w:rsidRDefault="002700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63B35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C63B35" w14:paraId="17A5CA9D" w14:textId="77777777" w:rsidTr="00B819C8">
        <w:tc>
          <w:tcPr>
            <w:tcW w:w="2694" w:type="dxa"/>
            <w:vAlign w:val="center"/>
          </w:tcPr>
          <w:p w14:paraId="4FC969E2" w14:textId="77777777" w:rsidR="0085747A" w:rsidRPr="00C63B35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N</w:t>
            </w:r>
            <w:r w:rsidR="0085747A" w:rsidRPr="00C63B35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C63B35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CEFD405" w14:textId="77777777" w:rsidR="0085747A" w:rsidRPr="00C63B35" w:rsidRDefault="00DA0865" w:rsidP="002700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Pedagogiki i Filozofii</w:t>
            </w:r>
          </w:p>
        </w:tc>
      </w:tr>
      <w:tr w:rsidR="0085747A" w:rsidRPr="00C63B35" w14:paraId="2A2EF36F" w14:textId="77777777" w:rsidTr="00B819C8">
        <w:tc>
          <w:tcPr>
            <w:tcW w:w="2694" w:type="dxa"/>
            <w:vAlign w:val="center"/>
          </w:tcPr>
          <w:p w14:paraId="4E5ABA2F" w14:textId="77777777" w:rsidR="0085747A" w:rsidRPr="00C63B3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9A56C0D" w14:textId="77777777" w:rsidR="0085747A" w:rsidRPr="00C63B35" w:rsidRDefault="002700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63B35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C63B35" w14:paraId="14688D3C" w14:textId="77777777" w:rsidTr="00B819C8">
        <w:tc>
          <w:tcPr>
            <w:tcW w:w="2694" w:type="dxa"/>
            <w:vAlign w:val="center"/>
          </w:tcPr>
          <w:p w14:paraId="663DB274" w14:textId="77777777" w:rsidR="0085747A" w:rsidRPr="00C63B3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7F3F0C4" w14:textId="77777777" w:rsidR="0085747A" w:rsidRPr="00C63B35" w:rsidRDefault="002700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63B35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C63B35" w14:paraId="1F5432C1" w14:textId="77777777" w:rsidTr="00B819C8">
        <w:tc>
          <w:tcPr>
            <w:tcW w:w="2694" w:type="dxa"/>
            <w:vAlign w:val="center"/>
          </w:tcPr>
          <w:p w14:paraId="09FEFE35" w14:textId="77777777" w:rsidR="0085747A" w:rsidRPr="00C63B35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66AEEB4" w14:textId="77777777" w:rsidR="0085747A" w:rsidRPr="00C63B35" w:rsidRDefault="002700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63B35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6C291B" w:rsidRPr="00C63B35">
              <w:rPr>
                <w:rFonts w:ascii="Corbel" w:hAnsi="Corbel"/>
                <w:b w:val="0"/>
                <w:sz w:val="24"/>
                <w:szCs w:val="24"/>
              </w:rPr>
              <w:t>ednolite</w:t>
            </w:r>
            <w:r w:rsidRPr="00C63B35"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 w:rsidR="006C291B" w:rsidRPr="00C63B35"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85747A" w:rsidRPr="00C63B35" w14:paraId="0E3BC500" w14:textId="77777777" w:rsidTr="00B819C8">
        <w:tc>
          <w:tcPr>
            <w:tcW w:w="2694" w:type="dxa"/>
            <w:vAlign w:val="center"/>
          </w:tcPr>
          <w:p w14:paraId="7C2BD4E6" w14:textId="77777777" w:rsidR="0085747A" w:rsidRPr="00C63B3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8938400" w14:textId="77777777" w:rsidR="0085747A" w:rsidRPr="00C63B35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63B35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C63B35" w14:paraId="0D3040E0" w14:textId="77777777" w:rsidTr="00B819C8">
        <w:tc>
          <w:tcPr>
            <w:tcW w:w="2694" w:type="dxa"/>
            <w:vAlign w:val="center"/>
          </w:tcPr>
          <w:p w14:paraId="2601520A" w14:textId="77777777" w:rsidR="0085747A" w:rsidRPr="00C63B3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BB51696" w14:textId="77777777" w:rsidR="0085747A" w:rsidRPr="00C63B35" w:rsidRDefault="002467FD" w:rsidP="002467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C63B35" w14:paraId="300B4004" w14:textId="77777777" w:rsidTr="00B819C8">
        <w:tc>
          <w:tcPr>
            <w:tcW w:w="2694" w:type="dxa"/>
            <w:vAlign w:val="center"/>
          </w:tcPr>
          <w:p w14:paraId="0F3596B0" w14:textId="77777777" w:rsidR="0085747A" w:rsidRPr="00C63B3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C63B35">
              <w:rPr>
                <w:rFonts w:ascii="Corbel" w:hAnsi="Corbel"/>
                <w:sz w:val="24"/>
                <w:szCs w:val="24"/>
              </w:rPr>
              <w:t>/y</w:t>
            </w:r>
            <w:r w:rsidRPr="00C63B3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5E29217" w14:textId="77777777" w:rsidR="0085747A" w:rsidRPr="00C63B35" w:rsidRDefault="006C291B" w:rsidP="002700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63B35">
              <w:rPr>
                <w:rFonts w:ascii="Corbel" w:hAnsi="Corbel"/>
                <w:b w:val="0"/>
                <w:sz w:val="24"/>
                <w:szCs w:val="24"/>
              </w:rPr>
              <w:t xml:space="preserve">Rok I, </w:t>
            </w:r>
            <w:r w:rsidR="00270024" w:rsidRPr="00C63B35">
              <w:rPr>
                <w:rFonts w:ascii="Corbel" w:hAnsi="Corbel"/>
                <w:b w:val="0"/>
                <w:sz w:val="24"/>
                <w:szCs w:val="24"/>
              </w:rPr>
              <w:t>1 semestr</w:t>
            </w:r>
          </w:p>
        </w:tc>
      </w:tr>
      <w:tr w:rsidR="0085747A" w:rsidRPr="00C63B35" w14:paraId="34B63E8F" w14:textId="77777777" w:rsidTr="00B819C8">
        <w:tc>
          <w:tcPr>
            <w:tcW w:w="2694" w:type="dxa"/>
            <w:vAlign w:val="center"/>
          </w:tcPr>
          <w:p w14:paraId="3AA3B41E" w14:textId="77777777" w:rsidR="0085747A" w:rsidRPr="00C63B3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541B47F" w14:textId="77777777" w:rsidR="0085747A" w:rsidRPr="00C63B35" w:rsidRDefault="002700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63B35">
              <w:rPr>
                <w:rFonts w:ascii="Corbel" w:hAnsi="Corbel"/>
                <w:b w:val="0"/>
                <w:sz w:val="24"/>
                <w:szCs w:val="24"/>
              </w:rPr>
              <w:t xml:space="preserve">Moduł </w:t>
            </w:r>
            <w:r w:rsidR="006C291B" w:rsidRPr="00C63B35">
              <w:rPr>
                <w:rFonts w:ascii="Corbel" w:hAnsi="Corbel"/>
                <w:b w:val="0"/>
                <w:sz w:val="24"/>
                <w:szCs w:val="24"/>
              </w:rPr>
              <w:t>F. Wsparcie warsztatu pracy pedagoga specjalnego</w:t>
            </w:r>
            <w:r w:rsidRPr="00C63B35">
              <w:rPr>
                <w:rFonts w:ascii="Corbel" w:hAnsi="Corbel"/>
                <w:b w:val="0"/>
                <w:sz w:val="24"/>
                <w:szCs w:val="24"/>
              </w:rPr>
              <w:t>, F.1. Emisja głosu</w:t>
            </w:r>
          </w:p>
        </w:tc>
      </w:tr>
      <w:tr w:rsidR="00923D7D" w:rsidRPr="00C63B35" w14:paraId="62F2E568" w14:textId="77777777" w:rsidTr="00B819C8">
        <w:tc>
          <w:tcPr>
            <w:tcW w:w="2694" w:type="dxa"/>
            <w:vAlign w:val="center"/>
          </w:tcPr>
          <w:p w14:paraId="4E8AC64B" w14:textId="77777777" w:rsidR="00923D7D" w:rsidRPr="00C63B35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CE61CFD" w14:textId="77777777" w:rsidR="00923D7D" w:rsidRPr="00C63B35" w:rsidRDefault="006C29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63B3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C63B35" w14:paraId="6456AE5E" w14:textId="77777777" w:rsidTr="00B819C8">
        <w:tc>
          <w:tcPr>
            <w:tcW w:w="2694" w:type="dxa"/>
            <w:vAlign w:val="center"/>
          </w:tcPr>
          <w:p w14:paraId="1B57BC45" w14:textId="77777777" w:rsidR="0085747A" w:rsidRPr="00C63B3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DE75B7" w14:textId="57C3429F" w:rsidR="0085747A" w:rsidRPr="00C63B35" w:rsidRDefault="005318E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270024" w:rsidRPr="00C63B35">
              <w:rPr>
                <w:rFonts w:ascii="Corbel" w:hAnsi="Corbel"/>
                <w:b w:val="0"/>
                <w:sz w:val="24"/>
                <w:szCs w:val="24"/>
              </w:rPr>
              <w:t xml:space="preserve">r hab. Ryszard </w:t>
            </w:r>
            <w:proofErr w:type="spellStart"/>
            <w:r w:rsidR="00270024" w:rsidRPr="00C63B35">
              <w:rPr>
                <w:rFonts w:ascii="Corbel" w:hAnsi="Corbel"/>
                <w:b w:val="0"/>
                <w:sz w:val="24"/>
                <w:szCs w:val="24"/>
              </w:rPr>
              <w:t>Pęczkowski</w:t>
            </w:r>
            <w:proofErr w:type="spellEnd"/>
          </w:p>
        </w:tc>
      </w:tr>
      <w:tr w:rsidR="0085747A" w:rsidRPr="00C63B35" w14:paraId="6DE8DCAE" w14:textId="77777777" w:rsidTr="00B819C8">
        <w:tc>
          <w:tcPr>
            <w:tcW w:w="2694" w:type="dxa"/>
            <w:vAlign w:val="center"/>
          </w:tcPr>
          <w:p w14:paraId="6C6C3186" w14:textId="77777777" w:rsidR="0085747A" w:rsidRPr="00C63B3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DB4D8AB" w14:textId="3797EBD5" w:rsidR="0085747A" w:rsidRPr="00C63B35" w:rsidRDefault="005318E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270024" w:rsidRPr="00C63B35">
              <w:rPr>
                <w:rFonts w:ascii="Corbel" w:hAnsi="Corbel"/>
                <w:b w:val="0"/>
                <w:sz w:val="24"/>
                <w:szCs w:val="24"/>
              </w:rPr>
              <w:t>r Wojciech Motyka</w:t>
            </w:r>
          </w:p>
        </w:tc>
      </w:tr>
    </w:tbl>
    <w:p w14:paraId="1966E0C5" w14:textId="77777777" w:rsidR="00923D7D" w:rsidRPr="00C63B3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AC9AC3A" w14:textId="77777777" w:rsidR="0085747A" w:rsidRPr="00C63B3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C63B35">
        <w:rPr>
          <w:rFonts w:ascii="Corbel" w:hAnsi="Corbel"/>
          <w:sz w:val="24"/>
          <w:szCs w:val="24"/>
        </w:rPr>
        <w:t>1.</w:t>
      </w:r>
      <w:r w:rsidR="00E22FBC" w:rsidRPr="00C63B35">
        <w:rPr>
          <w:rFonts w:ascii="Corbel" w:hAnsi="Corbel"/>
          <w:sz w:val="24"/>
          <w:szCs w:val="24"/>
        </w:rPr>
        <w:t>1</w:t>
      </w:r>
      <w:r w:rsidRPr="00C63B3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5E0EB8F" w14:textId="77777777" w:rsidR="00923D7D" w:rsidRPr="00C63B3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5"/>
        <w:gridCol w:w="914"/>
        <w:gridCol w:w="790"/>
        <w:gridCol w:w="851"/>
        <w:gridCol w:w="803"/>
        <w:gridCol w:w="822"/>
        <w:gridCol w:w="765"/>
        <w:gridCol w:w="950"/>
        <w:gridCol w:w="1188"/>
        <w:gridCol w:w="1510"/>
      </w:tblGrid>
      <w:tr w:rsidR="00015B8F" w:rsidRPr="00C63B35" w14:paraId="25B292D9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B985" w14:textId="77777777" w:rsidR="00015B8F" w:rsidRPr="00C63B35" w:rsidRDefault="00015B8F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63B35">
              <w:rPr>
                <w:rFonts w:ascii="Corbel" w:hAnsi="Corbel"/>
                <w:szCs w:val="24"/>
              </w:rPr>
              <w:t>Semestr</w:t>
            </w:r>
          </w:p>
          <w:p w14:paraId="500F04B9" w14:textId="77777777" w:rsidR="00015B8F" w:rsidRPr="00C63B35" w:rsidRDefault="002B5EA0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63B35">
              <w:rPr>
                <w:rFonts w:ascii="Corbel" w:hAnsi="Corbel"/>
                <w:szCs w:val="24"/>
              </w:rPr>
              <w:t>(</w:t>
            </w:r>
            <w:r w:rsidR="00363F78" w:rsidRPr="00C63B3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50C24" w14:textId="77777777" w:rsidR="00015B8F" w:rsidRPr="00C63B35" w:rsidRDefault="00015B8F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63B35">
              <w:rPr>
                <w:rFonts w:ascii="Corbel" w:hAnsi="Corbel"/>
                <w:szCs w:val="24"/>
              </w:rPr>
              <w:t>Wykł</w:t>
            </w:r>
            <w:proofErr w:type="spellEnd"/>
            <w:r w:rsidRPr="00C63B3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FA03C" w14:textId="77777777" w:rsidR="00015B8F" w:rsidRPr="00C63B35" w:rsidRDefault="00015B8F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63B3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31202" w14:textId="77777777" w:rsidR="00015B8F" w:rsidRPr="00C63B35" w:rsidRDefault="00015B8F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63B35">
              <w:rPr>
                <w:rFonts w:ascii="Corbel" w:hAnsi="Corbel"/>
                <w:szCs w:val="24"/>
              </w:rPr>
              <w:t>Konw</w:t>
            </w:r>
            <w:proofErr w:type="spellEnd"/>
            <w:r w:rsidRPr="00C63B3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6CC71" w14:textId="77777777" w:rsidR="00015B8F" w:rsidRPr="00C63B35" w:rsidRDefault="00015B8F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63B3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CC51" w14:textId="77777777" w:rsidR="00015B8F" w:rsidRPr="00C63B35" w:rsidRDefault="00015B8F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63B35">
              <w:rPr>
                <w:rFonts w:ascii="Corbel" w:hAnsi="Corbel"/>
                <w:szCs w:val="24"/>
              </w:rPr>
              <w:t>Sem</w:t>
            </w:r>
            <w:proofErr w:type="spellEnd"/>
            <w:r w:rsidRPr="00C63B3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3FAEC" w14:textId="77777777" w:rsidR="00015B8F" w:rsidRPr="00C63B35" w:rsidRDefault="00015B8F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63B3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DEBC1" w14:textId="77777777" w:rsidR="00015B8F" w:rsidRPr="00C63B35" w:rsidRDefault="00015B8F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63B35">
              <w:rPr>
                <w:rFonts w:ascii="Corbel" w:hAnsi="Corbel"/>
                <w:szCs w:val="24"/>
              </w:rPr>
              <w:t>Prakt</w:t>
            </w:r>
            <w:proofErr w:type="spellEnd"/>
            <w:r w:rsidRPr="00C63B3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A118B" w14:textId="77777777" w:rsidR="00015B8F" w:rsidRPr="00C63B35" w:rsidRDefault="00270024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63B35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F7CF" w14:textId="77777777" w:rsidR="00015B8F" w:rsidRPr="00C63B35" w:rsidRDefault="00015B8F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63B35">
              <w:rPr>
                <w:rFonts w:ascii="Corbel" w:hAnsi="Corbel"/>
                <w:b/>
                <w:szCs w:val="24"/>
              </w:rPr>
              <w:t>Liczba pkt</w:t>
            </w:r>
            <w:r w:rsidR="00B90885" w:rsidRPr="00C63B35">
              <w:rPr>
                <w:rFonts w:ascii="Corbel" w:hAnsi="Corbel"/>
                <w:b/>
                <w:szCs w:val="24"/>
              </w:rPr>
              <w:t>.</w:t>
            </w:r>
            <w:r w:rsidRPr="00C63B3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270024" w:rsidRPr="00C63B35" w14:paraId="53476A6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4FB8" w14:textId="77777777" w:rsidR="00270024" w:rsidRPr="00C63B35" w:rsidRDefault="00270024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63B35">
              <w:rPr>
                <w:rFonts w:ascii="Corbel" w:hAnsi="Corbel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72B3A" w14:textId="77777777" w:rsidR="00270024" w:rsidRPr="00C63B35" w:rsidRDefault="00270024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FA54" w14:textId="77777777" w:rsidR="00270024" w:rsidRPr="00C63B35" w:rsidRDefault="00270024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536F" w14:textId="77777777" w:rsidR="00270024" w:rsidRPr="00C63B35" w:rsidRDefault="00270024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D140" w14:textId="77777777" w:rsidR="00270024" w:rsidRPr="00C63B35" w:rsidRDefault="00270024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248B" w14:textId="77777777" w:rsidR="00270024" w:rsidRPr="00C63B35" w:rsidRDefault="00270024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CD5B" w14:textId="77777777" w:rsidR="00270024" w:rsidRPr="00C63B35" w:rsidRDefault="00270024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D2E8" w14:textId="77777777" w:rsidR="00270024" w:rsidRPr="00C63B35" w:rsidRDefault="00270024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E6A0" w14:textId="77777777" w:rsidR="00270024" w:rsidRPr="00C63B35" w:rsidRDefault="002467FD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4186" w14:textId="77777777" w:rsidR="00270024" w:rsidRPr="00C63B35" w:rsidRDefault="00270024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63B35">
              <w:rPr>
                <w:rFonts w:ascii="Corbel" w:hAnsi="Corbel"/>
                <w:b/>
                <w:szCs w:val="24"/>
              </w:rPr>
              <w:t>1</w:t>
            </w:r>
          </w:p>
        </w:tc>
      </w:tr>
    </w:tbl>
    <w:p w14:paraId="75C9B826" w14:textId="77777777" w:rsidR="00923D7D" w:rsidRPr="00C63B35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6AA75A0" w14:textId="77777777" w:rsidR="0085747A" w:rsidRPr="00C63B3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63B35">
        <w:rPr>
          <w:rFonts w:ascii="Corbel" w:hAnsi="Corbel"/>
          <w:smallCaps w:val="0"/>
          <w:szCs w:val="24"/>
        </w:rPr>
        <w:t>1.</w:t>
      </w:r>
      <w:r w:rsidR="00E22FBC" w:rsidRPr="00C63B35">
        <w:rPr>
          <w:rFonts w:ascii="Corbel" w:hAnsi="Corbel"/>
          <w:smallCaps w:val="0"/>
          <w:szCs w:val="24"/>
        </w:rPr>
        <w:t>2</w:t>
      </w:r>
      <w:r w:rsidR="00F83B28" w:rsidRPr="00C63B35">
        <w:rPr>
          <w:rFonts w:ascii="Corbel" w:hAnsi="Corbel"/>
          <w:smallCaps w:val="0"/>
          <w:szCs w:val="24"/>
        </w:rPr>
        <w:t>.</w:t>
      </w:r>
      <w:r w:rsidR="00F83B28" w:rsidRPr="00C63B35">
        <w:rPr>
          <w:rFonts w:ascii="Corbel" w:hAnsi="Corbel"/>
          <w:smallCaps w:val="0"/>
          <w:szCs w:val="24"/>
        </w:rPr>
        <w:tab/>
      </w:r>
      <w:r w:rsidRPr="00C63B35">
        <w:rPr>
          <w:rFonts w:ascii="Corbel" w:hAnsi="Corbel"/>
          <w:smallCaps w:val="0"/>
          <w:szCs w:val="24"/>
        </w:rPr>
        <w:t xml:space="preserve">Sposób realizacji zajęć  </w:t>
      </w:r>
    </w:p>
    <w:p w14:paraId="646F63A6" w14:textId="77777777" w:rsidR="00270024" w:rsidRPr="00C63B35" w:rsidRDefault="00270024" w:rsidP="0027002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63B35">
        <w:rPr>
          <w:rFonts w:ascii="Corbel" w:eastAsia="MS Gothic" w:hAnsi="Corbel"/>
          <w:b w:val="0"/>
          <w:szCs w:val="24"/>
        </w:rPr>
        <w:sym w:font="Wingdings" w:char="F078"/>
      </w:r>
      <w:r w:rsidRPr="00C63B35">
        <w:rPr>
          <w:rFonts w:ascii="Corbel" w:eastAsia="MS Gothic" w:hAnsi="Corbel"/>
          <w:b w:val="0"/>
          <w:szCs w:val="24"/>
        </w:rPr>
        <w:t xml:space="preserve"> </w:t>
      </w:r>
      <w:r w:rsidRPr="00C63B35">
        <w:rPr>
          <w:rFonts w:ascii="Corbel" w:hAnsi="Corbel"/>
          <w:b w:val="0"/>
          <w:smallCaps w:val="0"/>
          <w:szCs w:val="24"/>
        </w:rPr>
        <w:t>zajęcia w formie tradycyjnej</w:t>
      </w:r>
    </w:p>
    <w:p w14:paraId="204EC00F" w14:textId="77777777" w:rsidR="00270024" w:rsidRPr="00C63B35" w:rsidRDefault="00270024" w:rsidP="0027002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63B35">
        <w:rPr>
          <w:rFonts w:ascii="MS Gothic" w:eastAsia="MS Gothic" w:hAnsi="MS Gothic" w:cs="MS Gothic" w:hint="eastAsia"/>
          <w:b w:val="0"/>
          <w:szCs w:val="24"/>
        </w:rPr>
        <w:t>☐</w:t>
      </w:r>
      <w:r w:rsidRPr="00C63B3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82AB062" w14:textId="77777777" w:rsidR="0085747A" w:rsidRPr="00C63B35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8BD442A" w14:textId="77777777" w:rsidR="00E22FBC" w:rsidRPr="00C63B3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C63B35">
        <w:rPr>
          <w:rFonts w:ascii="Corbel" w:hAnsi="Corbel"/>
          <w:smallCaps w:val="0"/>
          <w:szCs w:val="24"/>
        </w:rPr>
        <w:t xml:space="preserve">1.3 </w:t>
      </w:r>
      <w:r w:rsidR="00F83B28" w:rsidRPr="00C63B35">
        <w:rPr>
          <w:rFonts w:ascii="Corbel" w:hAnsi="Corbel"/>
          <w:smallCaps w:val="0"/>
          <w:szCs w:val="24"/>
        </w:rPr>
        <w:tab/>
      </w:r>
      <w:r w:rsidRPr="00C63B35">
        <w:rPr>
          <w:rFonts w:ascii="Corbel" w:hAnsi="Corbel"/>
          <w:smallCaps w:val="0"/>
          <w:szCs w:val="24"/>
        </w:rPr>
        <w:t>For</w:t>
      </w:r>
      <w:r w:rsidR="00445970" w:rsidRPr="00C63B35">
        <w:rPr>
          <w:rFonts w:ascii="Corbel" w:hAnsi="Corbel"/>
          <w:smallCaps w:val="0"/>
          <w:szCs w:val="24"/>
        </w:rPr>
        <w:t xml:space="preserve">ma zaliczenia przedmiotu </w:t>
      </w:r>
      <w:r w:rsidRPr="00C63B35">
        <w:rPr>
          <w:rFonts w:ascii="Corbel" w:hAnsi="Corbel"/>
          <w:smallCaps w:val="0"/>
          <w:szCs w:val="24"/>
        </w:rPr>
        <w:t xml:space="preserve"> (z toku</w:t>
      </w:r>
      <w:r w:rsidR="00270024" w:rsidRPr="00C63B35">
        <w:rPr>
          <w:rFonts w:ascii="Corbel" w:hAnsi="Corbel"/>
          <w:smallCaps w:val="0"/>
          <w:szCs w:val="24"/>
        </w:rPr>
        <w:t>)</w:t>
      </w:r>
    </w:p>
    <w:p w14:paraId="3FECF1AC" w14:textId="77777777" w:rsidR="00270024" w:rsidRPr="00C63B35" w:rsidRDefault="00270024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C63B35">
        <w:rPr>
          <w:rFonts w:ascii="Corbel" w:hAnsi="Corbel"/>
          <w:b w:val="0"/>
          <w:smallCaps w:val="0"/>
          <w:szCs w:val="24"/>
        </w:rPr>
        <w:tab/>
        <w:t>zaliczenie z oceną</w:t>
      </w:r>
    </w:p>
    <w:p w14:paraId="00003B57" w14:textId="77777777" w:rsidR="00E960BB" w:rsidRPr="00C63B35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3F122A4" w14:textId="77777777" w:rsidR="00E960BB" w:rsidRPr="00C63B3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63B35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63B35" w14:paraId="21BE99ED" w14:textId="77777777" w:rsidTr="00745302">
        <w:tc>
          <w:tcPr>
            <w:tcW w:w="9670" w:type="dxa"/>
          </w:tcPr>
          <w:p w14:paraId="74CAC398" w14:textId="77777777" w:rsidR="0085747A" w:rsidRPr="00C63B35" w:rsidRDefault="006C291B" w:rsidP="006C291B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o kulturze języka, zasadach wymowy i poprawności językowej</w:t>
            </w:r>
          </w:p>
        </w:tc>
      </w:tr>
    </w:tbl>
    <w:p w14:paraId="2823EEBE" w14:textId="77777777" w:rsidR="00153C41" w:rsidRPr="00C63B35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8ABA1B" w14:textId="77777777" w:rsidR="0085747A" w:rsidRPr="00C63B3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63B35">
        <w:rPr>
          <w:rFonts w:ascii="Corbel" w:hAnsi="Corbel"/>
          <w:szCs w:val="24"/>
        </w:rPr>
        <w:t>3.</w:t>
      </w:r>
      <w:r w:rsidR="0085747A" w:rsidRPr="00C63B35">
        <w:rPr>
          <w:rFonts w:ascii="Corbel" w:hAnsi="Corbel"/>
          <w:szCs w:val="24"/>
        </w:rPr>
        <w:t xml:space="preserve"> </w:t>
      </w:r>
      <w:r w:rsidR="00A84C85" w:rsidRPr="00C63B35">
        <w:rPr>
          <w:rFonts w:ascii="Corbel" w:hAnsi="Corbel"/>
          <w:szCs w:val="24"/>
        </w:rPr>
        <w:t>cele, efekty uczenia się</w:t>
      </w:r>
      <w:r w:rsidR="0085747A" w:rsidRPr="00C63B35">
        <w:rPr>
          <w:rFonts w:ascii="Corbel" w:hAnsi="Corbel"/>
          <w:szCs w:val="24"/>
        </w:rPr>
        <w:t xml:space="preserve"> , treści Programowe i stosowane metody Dydaktyczne</w:t>
      </w:r>
    </w:p>
    <w:p w14:paraId="3612516F" w14:textId="77777777" w:rsidR="0085747A" w:rsidRPr="00C63B3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7CAEEEE" w14:textId="77777777" w:rsidR="0085747A" w:rsidRPr="00C63B3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C63B35">
        <w:rPr>
          <w:rFonts w:ascii="Corbel" w:hAnsi="Corbel"/>
          <w:sz w:val="24"/>
          <w:szCs w:val="24"/>
        </w:rPr>
        <w:t xml:space="preserve">3.1 </w:t>
      </w:r>
      <w:r w:rsidR="00C05F44" w:rsidRPr="00C63B35">
        <w:rPr>
          <w:rFonts w:ascii="Corbel" w:hAnsi="Corbel"/>
          <w:sz w:val="24"/>
          <w:szCs w:val="24"/>
        </w:rPr>
        <w:t>Cele przedmiotu</w:t>
      </w:r>
    </w:p>
    <w:p w14:paraId="3F3D17F9" w14:textId="77777777" w:rsidR="00F83B28" w:rsidRPr="00C63B35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6C291B" w:rsidRPr="00C63B35" w14:paraId="27B3C14B" w14:textId="77777777" w:rsidTr="004E6589">
        <w:tc>
          <w:tcPr>
            <w:tcW w:w="851" w:type="dxa"/>
            <w:vAlign w:val="center"/>
          </w:tcPr>
          <w:p w14:paraId="25CD7A82" w14:textId="77777777" w:rsidR="006C291B" w:rsidRPr="00C63B35" w:rsidRDefault="006C291B" w:rsidP="004E658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63B35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14:paraId="56E198E7" w14:textId="77777777" w:rsidR="006C291B" w:rsidRPr="00C63B35" w:rsidRDefault="006C291B" w:rsidP="004E6589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C63B35">
              <w:rPr>
                <w:rFonts w:ascii="Corbel" w:hAnsi="Corbel"/>
                <w:b w:val="0"/>
                <w:sz w:val="24"/>
                <w:szCs w:val="24"/>
              </w:rPr>
              <w:t>Zapoznanie z budową anatomiczną i działaniem narządu głosu, jego higieny podczas śpiewania i mówienia a także technikami prawidłowego oddychania</w:t>
            </w:r>
          </w:p>
        </w:tc>
      </w:tr>
      <w:tr w:rsidR="006C291B" w:rsidRPr="00C63B35" w14:paraId="76A689D5" w14:textId="77777777" w:rsidTr="004E6589">
        <w:tc>
          <w:tcPr>
            <w:tcW w:w="851" w:type="dxa"/>
            <w:vAlign w:val="center"/>
          </w:tcPr>
          <w:p w14:paraId="360B18E3" w14:textId="77777777" w:rsidR="006C291B" w:rsidRPr="00C63B35" w:rsidRDefault="006C291B" w:rsidP="004E658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2C6909C" w14:textId="77777777" w:rsidR="006C291B" w:rsidRPr="00C63B35" w:rsidRDefault="006C291B" w:rsidP="00C170A0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C63B35">
              <w:rPr>
                <w:rFonts w:ascii="Corbel" w:hAnsi="Corbel"/>
                <w:b w:val="0"/>
                <w:sz w:val="24"/>
                <w:szCs w:val="24"/>
              </w:rPr>
              <w:t xml:space="preserve">Przygotowanie studentów do profesjonalnego korzystania z głosu w procesie </w:t>
            </w:r>
            <w:r w:rsidR="00C170A0" w:rsidRPr="00C63B35">
              <w:rPr>
                <w:rFonts w:ascii="Corbel" w:hAnsi="Corbel"/>
                <w:b w:val="0"/>
                <w:sz w:val="24"/>
                <w:szCs w:val="24"/>
              </w:rPr>
              <w:t>kształcenia</w:t>
            </w:r>
          </w:p>
        </w:tc>
      </w:tr>
      <w:tr w:rsidR="006C291B" w:rsidRPr="00C63B35" w14:paraId="73F15647" w14:textId="77777777" w:rsidTr="004E6589">
        <w:tc>
          <w:tcPr>
            <w:tcW w:w="851" w:type="dxa"/>
            <w:vAlign w:val="center"/>
          </w:tcPr>
          <w:p w14:paraId="6E02B66C" w14:textId="77777777" w:rsidR="006C291B" w:rsidRPr="00C63B35" w:rsidRDefault="006C291B" w:rsidP="004E658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63B35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91D4BC9" w14:textId="77777777" w:rsidR="006C291B" w:rsidRPr="00C63B35" w:rsidRDefault="006C291B" w:rsidP="004E6589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C63B35">
              <w:rPr>
                <w:rFonts w:ascii="Corbel" w:hAnsi="Corbel"/>
                <w:b w:val="0"/>
                <w:sz w:val="24"/>
                <w:szCs w:val="24"/>
              </w:rPr>
              <w:t>Kształcenie prawidłowej fonacji, artykulacji i dykcji.</w:t>
            </w:r>
          </w:p>
        </w:tc>
      </w:tr>
    </w:tbl>
    <w:p w14:paraId="0C87D02A" w14:textId="77777777" w:rsidR="0085747A" w:rsidRPr="00C63B3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149A42A" w14:textId="77777777" w:rsidR="00C63B35" w:rsidRPr="00C63B35" w:rsidRDefault="00C63B35" w:rsidP="00C63B3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63B35">
        <w:rPr>
          <w:rFonts w:ascii="Corbel" w:hAnsi="Corbel"/>
          <w:b/>
          <w:sz w:val="24"/>
          <w:szCs w:val="24"/>
        </w:rPr>
        <w:t>3.2 Efekty uczenia się dla przedmiotu</w:t>
      </w:r>
      <w:r w:rsidRPr="00C63B35">
        <w:rPr>
          <w:rFonts w:ascii="Corbel" w:hAnsi="Corbel"/>
          <w:sz w:val="24"/>
          <w:szCs w:val="24"/>
        </w:rPr>
        <w:t xml:space="preserve"> </w:t>
      </w:r>
    </w:p>
    <w:p w14:paraId="112BAEFC" w14:textId="77777777" w:rsidR="00C63B35" w:rsidRPr="00C63B35" w:rsidRDefault="00C63B35" w:rsidP="00C63B35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3"/>
        <w:gridCol w:w="5984"/>
        <w:gridCol w:w="1853"/>
      </w:tblGrid>
      <w:tr w:rsidR="00C63B35" w:rsidRPr="00C63B35" w14:paraId="454DE84B" w14:textId="77777777" w:rsidTr="00092B16">
        <w:tc>
          <w:tcPr>
            <w:tcW w:w="1701" w:type="dxa"/>
            <w:vAlign w:val="center"/>
          </w:tcPr>
          <w:p w14:paraId="53E4B736" w14:textId="77777777" w:rsidR="00C63B35" w:rsidRPr="00C63B35" w:rsidRDefault="00C63B35" w:rsidP="00092B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smallCaps w:val="0"/>
                <w:szCs w:val="24"/>
              </w:rPr>
              <w:t>EK</w:t>
            </w:r>
            <w:r w:rsidRPr="00C63B35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08557F44" w14:textId="77777777" w:rsidR="00C63B35" w:rsidRPr="00C63B35" w:rsidRDefault="00C63B35" w:rsidP="00092B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530015B7" w14:textId="77777777" w:rsidR="00C63B35" w:rsidRPr="00C63B35" w:rsidRDefault="00C63B35" w:rsidP="00092B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C63B3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63B35" w:rsidRPr="00C63B35" w14:paraId="266B1671" w14:textId="77777777" w:rsidTr="00092B16">
        <w:tc>
          <w:tcPr>
            <w:tcW w:w="1701" w:type="dxa"/>
            <w:vAlign w:val="center"/>
          </w:tcPr>
          <w:p w14:paraId="58D564C7" w14:textId="77777777" w:rsidR="00C63B35" w:rsidRPr="00C63B35" w:rsidRDefault="00C63B35" w:rsidP="00092B16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0D8816D7" w14:textId="77777777" w:rsidR="00C63B35" w:rsidRPr="00C63B35" w:rsidRDefault="00C63B35" w:rsidP="00092B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Student/-ka</w:t>
            </w:r>
          </w:p>
        </w:tc>
        <w:tc>
          <w:tcPr>
            <w:tcW w:w="1873" w:type="dxa"/>
            <w:vAlign w:val="center"/>
          </w:tcPr>
          <w:p w14:paraId="38E0E2D7" w14:textId="77777777" w:rsidR="00C63B35" w:rsidRPr="00C63B35" w:rsidRDefault="00C63B35" w:rsidP="00092B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63B35" w:rsidRPr="00C63B35" w14:paraId="5575DA1C" w14:textId="77777777" w:rsidTr="00092B16">
        <w:tc>
          <w:tcPr>
            <w:tcW w:w="1701" w:type="dxa"/>
          </w:tcPr>
          <w:p w14:paraId="7548B9B3" w14:textId="77777777" w:rsidR="00C63B35" w:rsidRPr="00C63B35" w:rsidRDefault="00C63B35" w:rsidP="00092B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63B35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2090144" w14:textId="77777777" w:rsidR="00C63B35" w:rsidRPr="00C63B35" w:rsidRDefault="00C63B35" w:rsidP="00092B1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Student ma podstawową wiedzę z zakresu prawidłowej emisji głosu podczas śpiewania i mówienia, a także zna podstawy funkcjonowania i patologie aparatu mowy.</w:t>
            </w:r>
          </w:p>
        </w:tc>
        <w:tc>
          <w:tcPr>
            <w:tcW w:w="1873" w:type="dxa"/>
            <w:vAlign w:val="center"/>
          </w:tcPr>
          <w:p w14:paraId="2E823D49" w14:textId="77777777" w:rsidR="00C63B35" w:rsidRPr="00C63B35" w:rsidRDefault="00C63B35" w:rsidP="00092B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PS.W13</w:t>
            </w:r>
          </w:p>
        </w:tc>
      </w:tr>
      <w:tr w:rsidR="00C63B35" w:rsidRPr="00C63B35" w14:paraId="4ED2ABB4" w14:textId="77777777" w:rsidTr="00092B16">
        <w:tc>
          <w:tcPr>
            <w:tcW w:w="1701" w:type="dxa"/>
          </w:tcPr>
          <w:p w14:paraId="253D44AE" w14:textId="77777777" w:rsidR="00C63B35" w:rsidRPr="00C63B35" w:rsidRDefault="00C63B35" w:rsidP="00092B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A809F41" w14:textId="77777777" w:rsidR="00C63B35" w:rsidRPr="00C63B35" w:rsidRDefault="00C63B35" w:rsidP="00092B1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Student potrafi w sposób prawidłowy wydobywać głos podczas śpiewania, posługuje się poprawną polszczyzną podczas mówienia.</w:t>
            </w:r>
          </w:p>
        </w:tc>
        <w:tc>
          <w:tcPr>
            <w:tcW w:w="1873" w:type="dxa"/>
            <w:vAlign w:val="center"/>
          </w:tcPr>
          <w:p w14:paraId="736A447F" w14:textId="77777777" w:rsidR="00C63B35" w:rsidRPr="00C63B35" w:rsidRDefault="00C63B35" w:rsidP="00092B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PS.U13</w:t>
            </w:r>
          </w:p>
        </w:tc>
      </w:tr>
      <w:tr w:rsidR="00C63B35" w:rsidRPr="00C63B35" w14:paraId="6658B603" w14:textId="77777777" w:rsidTr="00092B16">
        <w:tc>
          <w:tcPr>
            <w:tcW w:w="1701" w:type="dxa"/>
          </w:tcPr>
          <w:p w14:paraId="03120411" w14:textId="77777777" w:rsidR="00C63B35" w:rsidRPr="00C63B35" w:rsidRDefault="00C63B35" w:rsidP="00092B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532B453" w14:textId="77777777" w:rsidR="00C63B35" w:rsidRPr="00C63B35" w:rsidRDefault="00C63B35" w:rsidP="00092B1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Student posiada świadomość swojej wiedzy i umiejętności efektywnego wykorzystania swojego głosu dla budowania dobrej atmosfery podczas komunikacji z podopiecznymi pochodzącymi z różnych środowisk.</w:t>
            </w:r>
          </w:p>
        </w:tc>
        <w:tc>
          <w:tcPr>
            <w:tcW w:w="1873" w:type="dxa"/>
            <w:vAlign w:val="center"/>
          </w:tcPr>
          <w:p w14:paraId="653CBE2D" w14:textId="77777777" w:rsidR="00C63B35" w:rsidRPr="00C63B35" w:rsidRDefault="00C63B35" w:rsidP="00092B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PS.K4</w:t>
            </w:r>
          </w:p>
        </w:tc>
      </w:tr>
    </w:tbl>
    <w:p w14:paraId="744B7FFB" w14:textId="77777777" w:rsidR="00C63B35" w:rsidRPr="00C63B35" w:rsidRDefault="00C63B35" w:rsidP="00C63B3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79B9CC" w14:textId="77777777" w:rsidR="00C63B35" w:rsidRPr="00C63B35" w:rsidRDefault="00C63B35" w:rsidP="00C63B35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63B35">
        <w:rPr>
          <w:rFonts w:ascii="Corbel" w:hAnsi="Corbel"/>
          <w:b/>
          <w:sz w:val="24"/>
          <w:szCs w:val="24"/>
        </w:rPr>
        <w:t xml:space="preserve">3.3 Treści programowe </w:t>
      </w:r>
      <w:r w:rsidRPr="00C63B35">
        <w:rPr>
          <w:rFonts w:ascii="Corbel" w:hAnsi="Corbel"/>
          <w:sz w:val="24"/>
          <w:szCs w:val="24"/>
        </w:rPr>
        <w:t xml:space="preserve">  </w:t>
      </w:r>
    </w:p>
    <w:p w14:paraId="4BD97318" w14:textId="77777777" w:rsidR="00C63B35" w:rsidRPr="00C63B35" w:rsidRDefault="00C63B35" w:rsidP="00C63B3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63B35">
        <w:rPr>
          <w:rFonts w:ascii="Corbel" w:hAnsi="Corbel"/>
          <w:sz w:val="24"/>
          <w:szCs w:val="24"/>
        </w:rPr>
        <w:t>Problematyka wykładu - nie dotyczy</w:t>
      </w:r>
    </w:p>
    <w:p w14:paraId="70212B18" w14:textId="77777777" w:rsidR="00C63B35" w:rsidRPr="00C63B35" w:rsidRDefault="00C63B35" w:rsidP="00C63B35">
      <w:pPr>
        <w:spacing w:after="0" w:line="240" w:lineRule="auto"/>
        <w:rPr>
          <w:rFonts w:ascii="Corbel" w:hAnsi="Corbel"/>
          <w:sz w:val="24"/>
          <w:szCs w:val="24"/>
        </w:rPr>
      </w:pPr>
    </w:p>
    <w:p w14:paraId="437F2D95" w14:textId="77777777" w:rsidR="00C63B35" w:rsidRPr="00C63B35" w:rsidRDefault="00C63B35" w:rsidP="00C63B3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63B35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01047C55" w14:textId="77777777" w:rsidR="00C63B35" w:rsidRPr="00C63B35" w:rsidRDefault="00C63B35" w:rsidP="00C63B35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63B35" w:rsidRPr="00C63B35" w14:paraId="5A00E11E" w14:textId="77777777" w:rsidTr="00092B16">
        <w:tc>
          <w:tcPr>
            <w:tcW w:w="9639" w:type="dxa"/>
          </w:tcPr>
          <w:p w14:paraId="24227C22" w14:textId="77777777" w:rsidR="00C63B35" w:rsidRPr="00C63B35" w:rsidRDefault="00C63B35" w:rsidP="00092B1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63B35" w:rsidRPr="00C63B35" w14:paraId="36D60CE2" w14:textId="77777777" w:rsidTr="00092B16">
        <w:tc>
          <w:tcPr>
            <w:tcW w:w="9639" w:type="dxa"/>
          </w:tcPr>
          <w:p w14:paraId="6EC92D26" w14:textId="77777777" w:rsidR="00C63B35" w:rsidRPr="00C63B35" w:rsidRDefault="00C63B35" w:rsidP="00092B1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Wiadomości teoretyczne wyjaśniające budowę i pracę aparatu głosowego i systemu oddechowego – fizjologia i anatomia głosu.</w:t>
            </w:r>
          </w:p>
        </w:tc>
      </w:tr>
      <w:tr w:rsidR="00C63B35" w:rsidRPr="00C63B35" w14:paraId="6F6202B5" w14:textId="77777777" w:rsidTr="00092B16">
        <w:tc>
          <w:tcPr>
            <w:tcW w:w="9639" w:type="dxa"/>
          </w:tcPr>
          <w:p w14:paraId="4CB8FA2A" w14:textId="77777777" w:rsidR="00C63B35" w:rsidRPr="00C63B35" w:rsidRDefault="00C63B35" w:rsidP="00092B1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Ćwiczenia postawy sylwetki, ćwiczenia fonacyjne, ćwiczenia krtani, żuchwy, ćwiczenia nad prawidłową  intonacyjnością głosu.</w:t>
            </w:r>
          </w:p>
        </w:tc>
      </w:tr>
      <w:tr w:rsidR="00C63B35" w:rsidRPr="00C63B35" w14:paraId="3A7621A2" w14:textId="77777777" w:rsidTr="00092B16">
        <w:tc>
          <w:tcPr>
            <w:tcW w:w="9639" w:type="dxa"/>
          </w:tcPr>
          <w:p w14:paraId="1E0ED7B6" w14:textId="77777777" w:rsidR="00C63B35" w:rsidRPr="00C63B35" w:rsidRDefault="00C63B35" w:rsidP="00092B1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Ćwiczenia emisyjne pobudzające prawidłowy oddech przeponowy (</w:t>
            </w:r>
            <w:proofErr w:type="spellStart"/>
            <w:r w:rsidRPr="00C63B35">
              <w:rPr>
                <w:rFonts w:ascii="Corbel" w:hAnsi="Corbel"/>
                <w:sz w:val="24"/>
                <w:szCs w:val="24"/>
              </w:rPr>
              <w:t>apoggio</w:t>
            </w:r>
            <w:proofErr w:type="spellEnd"/>
            <w:r w:rsidRPr="00C63B35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="00C63B35" w:rsidRPr="00C63B35" w14:paraId="3302E932" w14:textId="77777777" w:rsidTr="00092B16">
        <w:tc>
          <w:tcPr>
            <w:tcW w:w="9639" w:type="dxa"/>
          </w:tcPr>
          <w:p w14:paraId="60F50663" w14:textId="77777777" w:rsidR="00C63B35" w:rsidRPr="00C63B35" w:rsidRDefault="00C63B35" w:rsidP="00092B1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Ćwiczenia umożliwiające prawidłową artykulacje dźwięku oraz prawidłowy atak dźwięku.</w:t>
            </w:r>
          </w:p>
        </w:tc>
      </w:tr>
      <w:tr w:rsidR="00C63B35" w:rsidRPr="00C63B35" w14:paraId="7D56A8FE" w14:textId="77777777" w:rsidTr="00092B16">
        <w:tc>
          <w:tcPr>
            <w:tcW w:w="9639" w:type="dxa"/>
          </w:tcPr>
          <w:p w14:paraId="11B8E5DA" w14:textId="77777777" w:rsidR="00C63B35" w:rsidRPr="00C63B35" w:rsidRDefault="00C63B35" w:rsidP="00092B1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Ćwiczenia emisji głosu w śpiewie – poznanie wybranych piosenek z repertuaru dziecięcego.</w:t>
            </w:r>
          </w:p>
        </w:tc>
      </w:tr>
      <w:tr w:rsidR="00C63B35" w:rsidRPr="00C63B35" w14:paraId="5BD9CD98" w14:textId="77777777" w:rsidTr="00092B16">
        <w:tc>
          <w:tcPr>
            <w:tcW w:w="9639" w:type="dxa"/>
          </w:tcPr>
          <w:p w14:paraId="009E1F73" w14:textId="77777777" w:rsidR="00C63B35" w:rsidRPr="00C63B35" w:rsidRDefault="00C63B35" w:rsidP="00092B1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Sztuka autoprezentacji:</w:t>
            </w:r>
          </w:p>
          <w:p w14:paraId="4D2925F7" w14:textId="77777777" w:rsidR="00C63B35" w:rsidRPr="00C63B35" w:rsidRDefault="00C63B35" w:rsidP="00092B1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elementy retoryki,</w:t>
            </w:r>
          </w:p>
          <w:p w14:paraId="3EA24E7F" w14:textId="77777777" w:rsidR="00C63B35" w:rsidRPr="00C63B35" w:rsidRDefault="00C63B35" w:rsidP="00092B1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ćwiczenia intonacji, frazowania na wybranych przykładach tekstowych,</w:t>
            </w:r>
          </w:p>
          <w:p w14:paraId="73AA344D" w14:textId="77777777" w:rsidR="00C63B35" w:rsidRPr="00C63B35" w:rsidRDefault="00C63B35" w:rsidP="00092B1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mowa ciała,</w:t>
            </w:r>
          </w:p>
          <w:p w14:paraId="63A569D4" w14:textId="77777777" w:rsidR="00C63B35" w:rsidRPr="00C63B35" w:rsidRDefault="00C63B35" w:rsidP="00092B1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ekspresja wypowiedzi – praca z tekstem.</w:t>
            </w:r>
          </w:p>
        </w:tc>
      </w:tr>
    </w:tbl>
    <w:p w14:paraId="4DB1296B" w14:textId="77777777" w:rsidR="00C63B35" w:rsidRPr="00C63B35" w:rsidRDefault="00C63B35" w:rsidP="00C63B3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8EC89D" w14:textId="77777777" w:rsidR="00C63B35" w:rsidRPr="00C63B35" w:rsidRDefault="00C63B35" w:rsidP="00C63B3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63B35">
        <w:rPr>
          <w:rFonts w:ascii="Corbel" w:hAnsi="Corbel"/>
          <w:smallCaps w:val="0"/>
          <w:szCs w:val="24"/>
        </w:rPr>
        <w:t>3.4 Metody dydaktyczne</w:t>
      </w:r>
      <w:r w:rsidRPr="00C63B35">
        <w:rPr>
          <w:rFonts w:ascii="Corbel" w:hAnsi="Corbel"/>
          <w:b w:val="0"/>
          <w:smallCaps w:val="0"/>
          <w:szCs w:val="24"/>
        </w:rPr>
        <w:t xml:space="preserve"> </w:t>
      </w:r>
    </w:p>
    <w:p w14:paraId="20B2E13D" w14:textId="77777777" w:rsidR="00C63B35" w:rsidRPr="00C63B35" w:rsidRDefault="00C63B35" w:rsidP="00C63B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77AF77" w14:textId="77777777" w:rsidR="00C63B35" w:rsidRPr="00C63B35" w:rsidRDefault="00C63B35" w:rsidP="00C63B35">
      <w:pPr>
        <w:pStyle w:val="Akapitzlist"/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63B35">
        <w:rPr>
          <w:rFonts w:ascii="Corbel" w:hAnsi="Corbel"/>
          <w:sz w:val="24"/>
          <w:szCs w:val="24"/>
        </w:rPr>
        <w:lastRenderedPageBreak/>
        <w:t>warsztaty: analiza tekstów z dyskusją, metoda projektów (projekt praktyczny), praca w grupach (rozwiązywanie zadań, dyskusja), gry dydaktyczne.</w:t>
      </w:r>
    </w:p>
    <w:p w14:paraId="4F931496" w14:textId="77777777" w:rsidR="00C63B35" w:rsidRPr="00C63B35" w:rsidRDefault="00C63B35" w:rsidP="00C63B3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889ACB6" w14:textId="77777777" w:rsidR="00C63B35" w:rsidRPr="00C63B35" w:rsidRDefault="00C63B35" w:rsidP="00C63B3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63B35">
        <w:rPr>
          <w:rFonts w:ascii="Corbel" w:hAnsi="Corbel"/>
          <w:smallCaps w:val="0"/>
          <w:szCs w:val="24"/>
        </w:rPr>
        <w:t xml:space="preserve">4. METODY I KRYTERIA OCENY </w:t>
      </w:r>
    </w:p>
    <w:p w14:paraId="34B3A360" w14:textId="77777777" w:rsidR="00C63B35" w:rsidRPr="00C63B35" w:rsidRDefault="00C63B35" w:rsidP="00C63B3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63B35">
        <w:rPr>
          <w:rFonts w:ascii="Corbel" w:hAnsi="Corbel"/>
          <w:smallCaps w:val="0"/>
          <w:szCs w:val="24"/>
        </w:rPr>
        <w:t>4.1 Sposoby weryfikacji efektów uczenia się</w:t>
      </w:r>
    </w:p>
    <w:p w14:paraId="6A8F6ADF" w14:textId="77777777" w:rsidR="00C63B35" w:rsidRPr="00C63B35" w:rsidRDefault="00C63B35" w:rsidP="00C63B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49"/>
        <w:gridCol w:w="2105"/>
      </w:tblGrid>
      <w:tr w:rsidR="00C63B35" w:rsidRPr="00C63B35" w14:paraId="628F79C9" w14:textId="77777777" w:rsidTr="00536CEF">
        <w:tc>
          <w:tcPr>
            <w:tcW w:w="1985" w:type="dxa"/>
            <w:vAlign w:val="center"/>
          </w:tcPr>
          <w:p w14:paraId="1B03D46A" w14:textId="77777777" w:rsidR="00C63B35" w:rsidRPr="00C63B35" w:rsidRDefault="00C63B35" w:rsidP="00536C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CF8B375" w14:textId="77777777" w:rsidR="00C63B35" w:rsidRPr="00C63B35" w:rsidRDefault="00C63B35" w:rsidP="00536C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C097E3F" w14:textId="77777777" w:rsidR="00C63B35" w:rsidRPr="00C63B35" w:rsidRDefault="00C63B35" w:rsidP="00536C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(itp.: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33D22B5" w14:textId="77777777" w:rsidR="00C63B35" w:rsidRPr="00C63B35" w:rsidRDefault="00C63B35" w:rsidP="00536C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 xml:space="preserve">Forma zajęć </w:t>
            </w:r>
          </w:p>
          <w:p w14:paraId="1B696248" w14:textId="77777777" w:rsidR="00C63B35" w:rsidRPr="00C63B35" w:rsidRDefault="00C63B35" w:rsidP="00536C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 xml:space="preserve">dydaktycznych </w:t>
            </w:r>
          </w:p>
          <w:p w14:paraId="34EC268B" w14:textId="77777777" w:rsidR="00C63B35" w:rsidRPr="00C63B35" w:rsidRDefault="00C63B35" w:rsidP="00536C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63B35" w:rsidRPr="00C63B35" w14:paraId="36E2D083" w14:textId="77777777" w:rsidTr="00536CEF">
        <w:tc>
          <w:tcPr>
            <w:tcW w:w="1985" w:type="dxa"/>
          </w:tcPr>
          <w:p w14:paraId="35400550" w14:textId="77777777" w:rsidR="00C63B35" w:rsidRPr="00C63B35" w:rsidRDefault="00C63B35" w:rsidP="00536CE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63B35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74189A1D" w14:textId="77777777" w:rsidR="00C63B35" w:rsidRPr="00C63B35" w:rsidRDefault="00C63B35" w:rsidP="00536CE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3B35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EDD3262" w14:textId="77777777" w:rsidR="00C63B35" w:rsidRPr="00C63B35" w:rsidRDefault="00C63B35" w:rsidP="00536C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63B3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63B35" w:rsidRPr="00C63B35" w14:paraId="734E0052" w14:textId="77777777" w:rsidTr="00536CEF">
        <w:tc>
          <w:tcPr>
            <w:tcW w:w="1985" w:type="dxa"/>
          </w:tcPr>
          <w:p w14:paraId="3666159F" w14:textId="77777777" w:rsidR="00C63B35" w:rsidRPr="00C63B35" w:rsidRDefault="00C63B35" w:rsidP="00536CE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05583B0C" w14:textId="77777777" w:rsidR="00C63B35" w:rsidRPr="00C63B35" w:rsidRDefault="00C63B35" w:rsidP="00536CE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3B35">
              <w:rPr>
                <w:rFonts w:ascii="Corbel" w:hAnsi="Corbel"/>
                <w:b w:val="0"/>
                <w:szCs w:val="24"/>
              </w:rPr>
              <w:t>ćwiczenia w trakcie zajęć, zaliczenie ustne</w:t>
            </w:r>
          </w:p>
        </w:tc>
        <w:tc>
          <w:tcPr>
            <w:tcW w:w="2126" w:type="dxa"/>
          </w:tcPr>
          <w:p w14:paraId="24DDFD60" w14:textId="77777777" w:rsidR="00C63B35" w:rsidRPr="00C63B35" w:rsidRDefault="00C63B35" w:rsidP="00536C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63B3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63B35" w:rsidRPr="00C63B35" w14:paraId="717056DC" w14:textId="77777777" w:rsidTr="00536CEF">
        <w:tc>
          <w:tcPr>
            <w:tcW w:w="1985" w:type="dxa"/>
          </w:tcPr>
          <w:p w14:paraId="126F4FB0" w14:textId="77777777" w:rsidR="00C63B35" w:rsidRPr="00C63B35" w:rsidRDefault="00C63B35" w:rsidP="00536CE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5350DD31" w14:textId="77777777" w:rsidR="00C63B35" w:rsidRPr="00C63B35" w:rsidRDefault="00C63B35" w:rsidP="00536CE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3B35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0427ADD" w14:textId="77777777" w:rsidR="00C63B35" w:rsidRPr="00C63B35" w:rsidRDefault="00C63B35" w:rsidP="00536C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63B3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7DC1294F" w14:textId="77777777" w:rsidR="00C63B35" w:rsidRPr="00C63B35" w:rsidRDefault="00C63B35" w:rsidP="00C63B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5AB169" w14:textId="77777777" w:rsidR="00C63B35" w:rsidRPr="00C63B35" w:rsidRDefault="00C63B35" w:rsidP="00C63B3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63B35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054F0C6" w14:textId="77777777" w:rsidR="00C63B35" w:rsidRPr="00C63B35" w:rsidRDefault="00C63B35" w:rsidP="00C63B3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63B35" w:rsidRPr="00C63B35" w14:paraId="5CB1CC7C" w14:textId="77777777" w:rsidTr="00536CEF">
        <w:tc>
          <w:tcPr>
            <w:tcW w:w="9670" w:type="dxa"/>
          </w:tcPr>
          <w:p w14:paraId="25A59780" w14:textId="77777777" w:rsidR="00C63B35" w:rsidRPr="00C63B35" w:rsidRDefault="00C63B35" w:rsidP="00536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Przygotowanie prezentacji słownej na dowolnie wybrany temat społeczny i wygłoszenie jej na forum grupy zajęciowej, a także zaśpiewanie wybranej piosenki z repertuaru dziecięcego. Ocenianie w sposób tradycyjny</w:t>
            </w:r>
          </w:p>
        </w:tc>
      </w:tr>
    </w:tbl>
    <w:p w14:paraId="2BFE99B9" w14:textId="77777777" w:rsidR="00C63B35" w:rsidRPr="00C63B35" w:rsidRDefault="00C63B35" w:rsidP="00C63B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5C1E87" w14:textId="77777777" w:rsidR="00C63B35" w:rsidRPr="00C63B35" w:rsidRDefault="00C63B35" w:rsidP="00C63B3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63B35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60C1675" w14:textId="77777777" w:rsidR="00C63B35" w:rsidRPr="00C63B35" w:rsidRDefault="00C63B35" w:rsidP="00C63B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C63B35" w:rsidRPr="00C63B35" w14:paraId="0E62FCA3" w14:textId="77777777" w:rsidTr="00536CEF">
        <w:tc>
          <w:tcPr>
            <w:tcW w:w="4962" w:type="dxa"/>
            <w:vAlign w:val="center"/>
          </w:tcPr>
          <w:p w14:paraId="38C6522F" w14:textId="77777777" w:rsidR="00C63B35" w:rsidRPr="00C63B35" w:rsidRDefault="00C63B35" w:rsidP="00536CE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63B35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B4B9A16" w14:textId="77777777" w:rsidR="00C63B35" w:rsidRPr="00C63B35" w:rsidRDefault="00C63B35" w:rsidP="00536CE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63B35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63B35" w:rsidRPr="00C63B35" w14:paraId="7C146127" w14:textId="77777777" w:rsidTr="00536CEF">
        <w:tc>
          <w:tcPr>
            <w:tcW w:w="4962" w:type="dxa"/>
          </w:tcPr>
          <w:p w14:paraId="0682A700" w14:textId="77777777" w:rsidR="00C63B35" w:rsidRPr="00C63B35" w:rsidRDefault="00C63B35" w:rsidP="001157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5D4D5DCD" w14:textId="77777777" w:rsidR="00C63B35" w:rsidRPr="00C63B35" w:rsidRDefault="002467FD" w:rsidP="00536CE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3B35" w:rsidRPr="00C63B35" w14:paraId="34B1A9CB" w14:textId="77777777" w:rsidTr="00536CEF">
        <w:tc>
          <w:tcPr>
            <w:tcW w:w="4962" w:type="dxa"/>
          </w:tcPr>
          <w:p w14:paraId="34E013A6" w14:textId="77777777" w:rsidR="00C63B35" w:rsidRPr="00C63B35" w:rsidRDefault="00C63B35" w:rsidP="00536C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135E9229" w14:textId="77777777" w:rsidR="00C63B35" w:rsidRPr="00C63B35" w:rsidRDefault="00C63B35" w:rsidP="00536C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14:paraId="2E19F3FB" w14:textId="77777777" w:rsidR="00C63B35" w:rsidRPr="00C63B35" w:rsidRDefault="00C63B35" w:rsidP="00536CE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3B35" w:rsidRPr="00C63B35" w14:paraId="7F01B5F7" w14:textId="77777777" w:rsidTr="00536CEF">
        <w:tc>
          <w:tcPr>
            <w:tcW w:w="4962" w:type="dxa"/>
          </w:tcPr>
          <w:p w14:paraId="1ECBA0C6" w14:textId="77777777" w:rsidR="00C63B35" w:rsidRPr="00C63B35" w:rsidRDefault="00C63B35" w:rsidP="00536C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C63B35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C63B35">
              <w:rPr>
                <w:rFonts w:ascii="Corbel" w:hAnsi="Corbel"/>
                <w:sz w:val="24"/>
                <w:szCs w:val="24"/>
              </w:rPr>
              <w:t xml:space="preserve"> – praca własna studenta.)</w:t>
            </w:r>
          </w:p>
        </w:tc>
        <w:tc>
          <w:tcPr>
            <w:tcW w:w="4677" w:type="dxa"/>
          </w:tcPr>
          <w:p w14:paraId="04E37F1C" w14:textId="77777777" w:rsidR="00C63B35" w:rsidRPr="00C63B35" w:rsidRDefault="00C63B35" w:rsidP="00536CE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6900AF9" w14:textId="77777777" w:rsidR="00C63B35" w:rsidRPr="00C63B35" w:rsidRDefault="002467FD" w:rsidP="00536CE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3B35" w:rsidRPr="00C63B35" w14:paraId="54A03CBC" w14:textId="77777777" w:rsidTr="00536CEF">
        <w:tc>
          <w:tcPr>
            <w:tcW w:w="4962" w:type="dxa"/>
          </w:tcPr>
          <w:p w14:paraId="7FAEB7D1" w14:textId="77777777" w:rsidR="00C63B35" w:rsidRPr="00C63B35" w:rsidRDefault="00C63B35" w:rsidP="00536C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CCECD20" w14:textId="77777777" w:rsidR="00C63B35" w:rsidRPr="00C63B35" w:rsidRDefault="00C63B35" w:rsidP="00536CE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C63B35" w:rsidRPr="00C63B35" w14:paraId="67E4C7BB" w14:textId="77777777" w:rsidTr="00536CEF">
        <w:tc>
          <w:tcPr>
            <w:tcW w:w="4962" w:type="dxa"/>
          </w:tcPr>
          <w:p w14:paraId="2246D8BB" w14:textId="77777777" w:rsidR="00C63B35" w:rsidRPr="00C63B35" w:rsidRDefault="00C63B35" w:rsidP="00536CE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63B3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2F54F02" w14:textId="77777777" w:rsidR="00C63B35" w:rsidRPr="00C63B35" w:rsidRDefault="00C63B35" w:rsidP="00536CE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4ECF4020" w14:textId="77777777" w:rsidR="00C63B35" w:rsidRPr="00C63B35" w:rsidRDefault="00C63B35" w:rsidP="00C63B35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C63B35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FDBFABD" w14:textId="77777777" w:rsidR="00C63B35" w:rsidRPr="00C63B35" w:rsidRDefault="00C63B35" w:rsidP="00C63B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2F332D" w14:textId="77777777" w:rsidR="00C63B35" w:rsidRPr="00C63B35" w:rsidRDefault="00C63B35" w:rsidP="00C63B3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63B35">
        <w:rPr>
          <w:rFonts w:ascii="Corbel" w:hAnsi="Corbel"/>
          <w:smallCaps w:val="0"/>
          <w:szCs w:val="24"/>
        </w:rPr>
        <w:t>6. PRAKTYKI ZAWODOWE W RAMACH PRZEDMIOTU</w:t>
      </w:r>
    </w:p>
    <w:p w14:paraId="6ECB0B67" w14:textId="77777777" w:rsidR="00C63B35" w:rsidRPr="00C63B35" w:rsidRDefault="00C63B35" w:rsidP="00C63B3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4"/>
        <w:gridCol w:w="5456"/>
      </w:tblGrid>
      <w:tr w:rsidR="00C63B35" w:rsidRPr="00C63B35" w14:paraId="3E6561D3" w14:textId="77777777" w:rsidTr="00536CEF">
        <w:trPr>
          <w:trHeight w:val="397"/>
        </w:trPr>
        <w:tc>
          <w:tcPr>
            <w:tcW w:w="4111" w:type="dxa"/>
          </w:tcPr>
          <w:p w14:paraId="7E81683F" w14:textId="77777777" w:rsidR="00C63B35" w:rsidRPr="00C63B35" w:rsidRDefault="00C63B35" w:rsidP="00536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45894693" w14:textId="77777777" w:rsidR="00C63B35" w:rsidRPr="00C63B35" w:rsidRDefault="00C63B35" w:rsidP="00536C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C63B35" w:rsidRPr="00C63B35" w14:paraId="1E17EA19" w14:textId="77777777" w:rsidTr="00536CEF">
        <w:trPr>
          <w:trHeight w:val="397"/>
        </w:trPr>
        <w:tc>
          <w:tcPr>
            <w:tcW w:w="4111" w:type="dxa"/>
          </w:tcPr>
          <w:p w14:paraId="5266AF1F" w14:textId="77777777" w:rsidR="00C63B35" w:rsidRPr="00C63B35" w:rsidRDefault="00C63B35" w:rsidP="00536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  <w:vAlign w:val="center"/>
          </w:tcPr>
          <w:p w14:paraId="48591F70" w14:textId="77777777" w:rsidR="00C63B35" w:rsidRPr="00C63B35" w:rsidRDefault="00C63B35" w:rsidP="00536C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67C95D4" w14:textId="77777777" w:rsidR="00C63B35" w:rsidRPr="00C63B35" w:rsidRDefault="00C63B35" w:rsidP="00C63B3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8CAA33" w14:textId="77777777" w:rsidR="00C63B35" w:rsidRPr="00C63B35" w:rsidRDefault="00C63B35" w:rsidP="00C63B3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63B35">
        <w:rPr>
          <w:rFonts w:ascii="Corbel" w:hAnsi="Corbel"/>
          <w:smallCaps w:val="0"/>
          <w:szCs w:val="24"/>
        </w:rPr>
        <w:t xml:space="preserve">7. LITERATURA </w:t>
      </w:r>
    </w:p>
    <w:p w14:paraId="636A4B9B" w14:textId="77777777" w:rsidR="00C63B35" w:rsidRPr="00C63B35" w:rsidRDefault="00C63B35" w:rsidP="00C63B3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63B35" w:rsidRPr="00C63B35" w14:paraId="48EC723E" w14:textId="77777777" w:rsidTr="00536CEF">
        <w:trPr>
          <w:trHeight w:val="397"/>
        </w:trPr>
        <w:tc>
          <w:tcPr>
            <w:tcW w:w="9639" w:type="dxa"/>
          </w:tcPr>
          <w:p w14:paraId="7FE3546B" w14:textId="77777777" w:rsidR="00C63B35" w:rsidRPr="00C63B35" w:rsidRDefault="00C63B35" w:rsidP="00536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F2A8847" w14:textId="77777777" w:rsidR="00C63B35" w:rsidRPr="00C63B35" w:rsidRDefault="00C63B35" w:rsidP="00536CEF">
            <w:pPr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63B35">
              <w:rPr>
                <w:rFonts w:ascii="Corbel" w:hAnsi="Corbel"/>
                <w:sz w:val="24"/>
                <w:szCs w:val="24"/>
              </w:rPr>
              <w:t>Kuziak</w:t>
            </w:r>
            <w:proofErr w:type="spellEnd"/>
            <w:r w:rsidRPr="00C63B35">
              <w:rPr>
                <w:rFonts w:ascii="Corbel" w:hAnsi="Corbel"/>
                <w:sz w:val="24"/>
                <w:szCs w:val="24"/>
              </w:rPr>
              <w:t xml:space="preserve"> M. ,</w:t>
            </w:r>
            <w:r w:rsidRPr="00C63B35">
              <w:rPr>
                <w:rFonts w:ascii="Corbel" w:hAnsi="Corbel"/>
                <w:i/>
                <w:sz w:val="24"/>
                <w:szCs w:val="24"/>
              </w:rPr>
              <w:t xml:space="preserve">Sztuka mówienia: poradnik praktyczny, </w:t>
            </w:r>
            <w:r w:rsidRPr="00C63B35">
              <w:rPr>
                <w:rFonts w:ascii="Corbel" w:hAnsi="Corbel"/>
                <w:sz w:val="24"/>
                <w:szCs w:val="24"/>
              </w:rPr>
              <w:t>Wydawnictwo Szkolne PWN, Warszawa, Bielsko-Biała 2008.</w:t>
            </w:r>
          </w:p>
          <w:p w14:paraId="2DBAEBED" w14:textId="77777777" w:rsidR="00C63B35" w:rsidRPr="00C63B35" w:rsidRDefault="00C63B35" w:rsidP="00536CEF">
            <w:pPr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63B35">
              <w:rPr>
                <w:rFonts w:ascii="Corbel" w:hAnsi="Corbel"/>
                <w:sz w:val="24"/>
                <w:szCs w:val="24"/>
              </w:rPr>
              <w:t>Lachowiecki</w:t>
            </w:r>
            <w:proofErr w:type="spellEnd"/>
            <w:r w:rsidRPr="00C63B35">
              <w:rPr>
                <w:rFonts w:ascii="Corbel" w:hAnsi="Corbel"/>
                <w:sz w:val="24"/>
                <w:szCs w:val="24"/>
              </w:rPr>
              <w:t xml:space="preserve"> L., </w:t>
            </w:r>
            <w:r w:rsidRPr="00C63B35">
              <w:rPr>
                <w:rFonts w:ascii="Corbel" w:hAnsi="Corbel"/>
                <w:i/>
                <w:sz w:val="24"/>
                <w:szCs w:val="24"/>
              </w:rPr>
              <w:t>Sztuka umiejętnego wypowiadania się</w:t>
            </w:r>
            <w:r w:rsidRPr="00C63B35">
              <w:rPr>
                <w:rFonts w:ascii="Corbel" w:hAnsi="Corbel"/>
                <w:sz w:val="24"/>
                <w:szCs w:val="24"/>
              </w:rPr>
              <w:t>: zasady retoryki klasycznej, wyd. „Sternik”, Warszawa 1998.</w:t>
            </w:r>
          </w:p>
          <w:p w14:paraId="76F9BEA8" w14:textId="77777777" w:rsidR="00C63B35" w:rsidRPr="00C63B35" w:rsidRDefault="00C63B35" w:rsidP="00536CEF">
            <w:pPr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63B35">
              <w:rPr>
                <w:rFonts w:ascii="Corbel" w:hAnsi="Corbel"/>
                <w:sz w:val="24"/>
                <w:szCs w:val="24"/>
              </w:rPr>
              <w:t>Łastik</w:t>
            </w:r>
            <w:proofErr w:type="spellEnd"/>
            <w:r w:rsidRPr="00C63B35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C63B35">
              <w:rPr>
                <w:rFonts w:ascii="Corbel" w:hAnsi="Corbel"/>
                <w:i/>
                <w:sz w:val="24"/>
                <w:szCs w:val="24"/>
              </w:rPr>
              <w:t>Poznaj swój głos… twoje najważniejsze narzędzie pracy,</w:t>
            </w:r>
            <w:r w:rsidRPr="00C63B35">
              <w:rPr>
                <w:rFonts w:ascii="Corbel" w:hAnsi="Corbel"/>
                <w:sz w:val="24"/>
                <w:szCs w:val="24"/>
              </w:rPr>
              <w:t xml:space="preserve"> wyd. „Studio EMKA”, Warszawa 2002.</w:t>
            </w:r>
          </w:p>
          <w:p w14:paraId="661431E2" w14:textId="77777777" w:rsidR="00C63B35" w:rsidRPr="00C63B35" w:rsidRDefault="00C63B35" w:rsidP="00536CEF">
            <w:pPr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 xml:space="preserve">Mazepa T., </w:t>
            </w:r>
            <w:r w:rsidRPr="00C63B35">
              <w:rPr>
                <w:rFonts w:ascii="Corbel" w:hAnsi="Corbel"/>
                <w:i/>
                <w:sz w:val="24"/>
                <w:szCs w:val="24"/>
              </w:rPr>
              <w:t>Sztuka mówienia. Podstawy emisji głosu dla studentów pedagogiki i kierunków po</w:t>
            </w:r>
            <w:r w:rsidRPr="00C63B35">
              <w:rPr>
                <w:rFonts w:ascii="Corbel" w:hAnsi="Corbel"/>
                <w:i/>
                <w:sz w:val="24"/>
                <w:szCs w:val="24"/>
              </w:rPr>
              <w:lastRenderedPageBreak/>
              <w:t xml:space="preserve">krewnych. </w:t>
            </w:r>
            <w:r w:rsidRPr="00C63B35">
              <w:rPr>
                <w:rFonts w:ascii="Corbel" w:hAnsi="Corbel"/>
                <w:sz w:val="24"/>
                <w:szCs w:val="24"/>
              </w:rPr>
              <w:t>Wyd. UR, Rzeszów 2015.</w:t>
            </w:r>
          </w:p>
          <w:p w14:paraId="2FCA98DF" w14:textId="77777777" w:rsidR="00C63B35" w:rsidRPr="00C63B35" w:rsidRDefault="00C63B35" w:rsidP="00536CEF">
            <w:pPr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 xml:space="preserve">Pluta A., Kozłowska A., </w:t>
            </w:r>
            <w:r w:rsidRPr="00C63B35">
              <w:rPr>
                <w:rFonts w:ascii="Corbel" w:hAnsi="Corbel"/>
                <w:i/>
                <w:sz w:val="24"/>
                <w:szCs w:val="24"/>
              </w:rPr>
              <w:t xml:space="preserve">I Ty zostaniesz Demostenesem: ćwiczenia dykcji dla małych i dużych, </w:t>
            </w:r>
            <w:r w:rsidRPr="00C63B35">
              <w:rPr>
                <w:rFonts w:ascii="Corbel" w:hAnsi="Corbel"/>
                <w:sz w:val="24"/>
                <w:szCs w:val="24"/>
              </w:rPr>
              <w:t>Wydawnictwo Innowacyjne, Gdynia 2014.</w:t>
            </w:r>
          </w:p>
          <w:p w14:paraId="0A5780D3" w14:textId="77777777" w:rsidR="00C63B35" w:rsidRPr="00C63B35" w:rsidRDefault="00C63B35" w:rsidP="00536CEF">
            <w:pPr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 xml:space="preserve">Tarasiewicz B., </w:t>
            </w:r>
            <w:r w:rsidRPr="00C63B35">
              <w:rPr>
                <w:rFonts w:ascii="Corbel" w:hAnsi="Corbel"/>
                <w:i/>
                <w:sz w:val="24"/>
                <w:szCs w:val="24"/>
              </w:rPr>
              <w:t>Mówię i śpiewam świadomie. Podręcznik do nauki emisji głosu</w:t>
            </w:r>
            <w:r w:rsidRPr="00C63B35">
              <w:rPr>
                <w:rFonts w:ascii="Corbel" w:hAnsi="Corbel"/>
                <w:sz w:val="24"/>
                <w:szCs w:val="24"/>
              </w:rPr>
              <w:t>. Wyd. „UNIVERSITAS”, Kraków 2019.</w:t>
            </w:r>
          </w:p>
          <w:p w14:paraId="59F5E203" w14:textId="77777777" w:rsidR="00C63B35" w:rsidRPr="00C63B35" w:rsidRDefault="00C63B35" w:rsidP="00536CEF">
            <w:pPr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 xml:space="preserve">Zielińska H., </w:t>
            </w:r>
            <w:r w:rsidRPr="00C63B35">
              <w:rPr>
                <w:rFonts w:ascii="Corbel" w:hAnsi="Corbel"/>
                <w:i/>
                <w:sz w:val="24"/>
                <w:szCs w:val="24"/>
              </w:rPr>
              <w:t>Kształcenie głosu</w:t>
            </w:r>
            <w:r w:rsidRPr="00C63B35">
              <w:rPr>
                <w:rFonts w:ascii="Corbel" w:hAnsi="Corbel"/>
                <w:sz w:val="24"/>
                <w:szCs w:val="24"/>
              </w:rPr>
              <w:t>, wyd. muz. Polihymnia, Lublin 2012.</w:t>
            </w:r>
          </w:p>
        </w:tc>
      </w:tr>
      <w:tr w:rsidR="00C63B35" w:rsidRPr="00C63B35" w14:paraId="545D21B8" w14:textId="77777777" w:rsidTr="00A3455F">
        <w:trPr>
          <w:trHeight w:val="397"/>
        </w:trPr>
        <w:tc>
          <w:tcPr>
            <w:tcW w:w="9639" w:type="dxa"/>
          </w:tcPr>
          <w:p w14:paraId="31E7969B" w14:textId="77777777" w:rsidR="00C63B35" w:rsidRPr="00C63B35" w:rsidRDefault="00C63B35" w:rsidP="00A345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1C89893C" w14:textId="77777777" w:rsidR="00C63B35" w:rsidRPr="00C63B35" w:rsidRDefault="00C63B35" w:rsidP="00A3455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 xml:space="preserve">Rusinek M., </w:t>
            </w:r>
            <w:r w:rsidRPr="00C63B35">
              <w:rPr>
                <w:rFonts w:ascii="Corbel" w:hAnsi="Corbel"/>
                <w:i/>
                <w:sz w:val="24"/>
                <w:szCs w:val="24"/>
              </w:rPr>
              <w:t xml:space="preserve">Jak się dogadać czyli retoryka codzienna, </w:t>
            </w:r>
            <w:r w:rsidRPr="00C63B35">
              <w:rPr>
                <w:rFonts w:ascii="Corbel" w:hAnsi="Corbel"/>
                <w:sz w:val="24"/>
                <w:szCs w:val="24"/>
              </w:rPr>
              <w:t>Wyd. Znak, Kraków 2018.</w:t>
            </w:r>
          </w:p>
          <w:p w14:paraId="63627CDD" w14:textId="77777777" w:rsidR="00C63B35" w:rsidRPr="00C63B35" w:rsidRDefault="00C63B35" w:rsidP="00A3455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 xml:space="preserve">Motyka W., </w:t>
            </w:r>
            <w:r w:rsidRPr="00C63B35">
              <w:rPr>
                <w:rFonts w:ascii="Corbel" w:hAnsi="Corbel"/>
                <w:i/>
                <w:sz w:val="24"/>
                <w:szCs w:val="24"/>
              </w:rPr>
              <w:t xml:space="preserve">Muzykowanie w przedszkolu. Teoria i praktyka, </w:t>
            </w:r>
            <w:r w:rsidRPr="00C63B35">
              <w:rPr>
                <w:rFonts w:ascii="Corbel" w:hAnsi="Corbel"/>
                <w:sz w:val="24"/>
                <w:szCs w:val="24"/>
              </w:rPr>
              <w:t>Wydawnictwo Uniwersytetu Rzeszowskiego, Rzeszów 2015.</w:t>
            </w:r>
          </w:p>
        </w:tc>
      </w:tr>
    </w:tbl>
    <w:p w14:paraId="13E37E37" w14:textId="77777777" w:rsidR="00C63B35" w:rsidRPr="00C63B35" w:rsidRDefault="00C63B35" w:rsidP="00C63B3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6DCCD0" w14:textId="77777777" w:rsidR="001A3AF7" w:rsidRPr="00C63B35" w:rsidRDefault="00C63B35" w:rsidP="00C63B3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  <w:sectPr w:rsidR="001A3AF7" w:rsidRPr="00C63B35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C63B35">
        <w:rPr>
          <w:rFonts w:ascii="Corbel" w:hAnsi="Corbel"/>
          <w:b w:val="0"/>
          <w:smallCaps w:val="0"/>
          <w:szCs w:val="24"/>
        </w:rPr>
        <w:t xml:space="preserve">Akceptacja Kierownika </w:t>
      </w:r>
      <w:r>
        <w:rPr>
          <w:rFonts w:ascii="Corbel" w:hAnsi="Corbel"/>
          <w:b w:val="0"/>
          <w:smallCaps w:val="0"/>
          <w:szCs w:val="24"/>
        </w:rPr>
        <w:t>Jednostki lub osoby upoważnionej</w:t>
      </w:r>
    </w:p>
    <w:p w14:paraId="24571052" w14:textId="77777777" w:rsidR="001A3AF7" w:rsidRPr="00C63B35" w:rsidRDefault="001A3AF7" w:rsidP="00C63B35">
      <w:pPr>
        <w:pStyle w:val="Punktygwne"/>
        <w:spacing w:before="0" w:after="0"/>
        <w:rPr>
          <w:rFonts w:ascii="Corbel" w:hAnsi="Corbel"/>
          <w:smallCaps w:val="0"/>
          <w:szCs w:val="24"/>
        </w:rPr>
        <w:sectPr w:rsidR="001A3AF7" w:rsidRPr="00C63B35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3B19DB94" w14:textId="77777777" w:rsidR="001A3AF7" w:rsidRPr="00C63B35" w:rsidRDefault="001A3AF7" w:rsidP="00C63B35">
      <w:pPr>
        <w:pStyle w:val="Punktygwne"/>
        <w:tabs>
          <w:tab w:val="left" w:pos="915"/>
        </w:tabs>
        <w:spacing w:before="0" w:after="0"/>
        <w:rPr>
          <w:rFonts w:ascii="Corbel" w:hAnsi="Corbel"/>
          <w:szCs w:val="24"/>
        </w:rPr>
      </w:pPr>
    </w:p>
    <w:sectPr w:rsidR="001A3AF7" w:rsidRPr="00C63B3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D6668" w14:textId="77777777" w:rsidR="00A60E4D" w:rsidRDefault="00A60E4D" w:rsidP="00C16ABF">
      <w:pPr>
        <w:spacing w:after="0" w:line="240" w:lineRule="auto"/>
      </w:pPr>
      <w:r>
        <w:separator/>
      </w:r>
    </w:p>
  </w:endnote>
  <w:endnote w:type="continuationSeparator" w:id="0">
    <w:p w14:paraId="60B4F051" w14:textId="77777777" w:rsidR="00A60E4D" w:rsidRDefault="00A60E4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EB402" w14:textId="77777777" w:rsidR="00A60E4D" w:rsidRDefault="00A60E4D" w:rsidP="00C16ABF">
      <w:pPr>
        <w:spacing w:after="0" w:line="240" w:lineRule="auto"/>
      </w:pPr>
      <w:r>
        <w:separator/>
      </w:r>
    </w:p>
  </w:footnote>
  <w:footnote w:type="continuationSeparator" w:id="0">
    <w:p w14:paraId="237C10DD" w14:textId="77777777" w:rsidR="00A60E4D" w:rsidRDefault="00A60E4D" w:rsidP="00C16ABF">
      <w:pPr>
        <w:spacing w:after="0" w:line="240" w:lineRule="auto"/>
      </w:pPr>
      <w:r>
        <w:continuationSeparator/>
      </w:r>
    </w:p>
  </w:footnote>
  <w:footnote w:id="1">
    <w:p w14:paraId="685E3615" w14:textId="77777777" w:rsidR="00C63B35" w:rsidRDefault="00C63B35" w:rsidP="00C63B3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F4452"/>
    <w:multiLevelType w:val="hybridMultilevel"/>
    <w:tmpl w:val="6292F622"/>
    <w:lvl w:ilvl="0" w:tplc="25ACA52E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EA16543"/>
    <w:multiLevelType w:val="hybridMultilevel"/>
    <w:tmpl w:val="073497C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5B81518"/>
    <w:multiLevelType w:val="hybridMultilevel"/>
    <w:tmpl w:val="006C6744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267084491">
    <w:abstractNumId w:val="2"/>
  </w:num>
  <w:num w:numId="2" w16cid:durableId="242616814">
    <w:abstractNumId w:val="3"/>
  </w:num>
  <w:num w:numId="3" w16cid:durableId="321547783">
    <w:abstractNumId w:val="1"/>
  </w:num>
  <w:num w:numId="4" w16cid:durableId="167826574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26D1"/>
    <w:rsid w:val="00070ED6"/>
    <w:rsid w:val="000742DC"/>
    <w:rsid w:val="00084C12"/>
    <w:rsid w:val="0009462C"/>
    <w:rsid w:val="00094B12"/>
    <w:rsid w:val="00096C46"/>
    <w:rsid w:val="000A0329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5705"/>
    <w:rsid w:val="00124BFF"/>
    <w:rsid w:val="0012560E"/>
    <w:rsid w:val="00127108"/>
    <w:rsid w:val="00134B13"/>
    <w:rsid w:val="00145972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3AF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467FD"/>
    <w:rsid w:val="0025587E"/>
    <w:rsid w:val="00270024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26AD"/>
    <w:rsid w:val="0030395F"/>
    <w:rsid w:val="00305C92"/>
    <w:rsid w:val="003151C5"/>
    <w:rsid w:val="00334397"/>
    <w:rsid w:val="003343CF"/>
    <w:rsid w:val="00337600"/>
    <w:rsid w:val="00346FE9"/>
    <w:rsid w:val="0034759A"/>
    <w:rsid w:val="003503F6"/>
    <w:rsid w:val="003530DD"/>
    <w:rsid w:val="00363F78"/>
    <w:rsid w:val="003A0A5B"/>
    <w:rsid w:val="003A1176"/>
    <w:rsid w:val="003A5D34"/>
    <w:rsid w:val="003B40D8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5778"/>
    <w:rsid w:val="00490F7D"/>
    <w:rsid w:val="00491678"/>
    <w:rsid w:val="004968E2"/>
    <w:rsid w:val="004A3EEA"/>
    <w:rsid w:val="004A4D1F"/>
    <w:rsid w:val="004D5282"/>
    <w:rsid w:val="004F1551"/>
    <w:rsid w:val="004F55A3"/>
    <w:rsid w:val="004F641D"/>
    <w:rsid w:val="0050496F"/>
    <w:rsid w:val="00513B6F"/>
    <w:rsid w:val="00517C63"/>
    <w:rsid w:val="005318E7"/>
    <w:rsid w:val="005363C4"/>
    <w:rsid w:val="00536BDE"/>
    <w:rsid w:val="00543ACC"/>
    <w:rsid w:val="0056696D"/>
    <w:rsid w:val="005823A8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291B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25D9"/>
    <w:rsid w:val="00787C2A"/>
    <w:rsid w:val="00790E27"/>
    <w:rsid w:val="007A265C"/>
    <w:rsid w:val="007A4022"/>
    <w:rsid w:val="007A6E6E"/>
    <w:rsid w:val="007B7FDF"/>
    <w:rsid w:val="007C3299"/>
    <w:rsid w:val="007C3BCC"/>
    <w:rsid w:val="007C4546"/>
    <w:rsid w:val="007D6E56"/>
    <w:rsid w:val="007F33B8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A6CFE"/>
    <w:rsid w:val="008C0CC0"/>
    <w:rsid w:val="008C19A9"/>
    <w:rsid w:val="008C379D"/>
    <w:rsid w:val="008C37A6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69E7"/>
    <w:rsid w:val="009508DF"/>
    <w:rsid w:val="00950DAC"/>
    <w:rsid w:val="00954A07"/>
    <w:rsid w:val="00974E99"/>
    <w:rsid w:val="009918B1"/>
    <w:rsid w:val="00997F14"/>
    <w:rsid w:val="009A78D9"/>
    <w:rsid w:val="009B4007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1716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0E4D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480E"/>
    <w:rsid w:val="00B96A8A"/>
    <w:rsid w:val="00BB520A"/>
    <w:rsid w:val="00BD3869"/>
    <w:rsid w:val="00BD66E9"/>
    <w:rsid w:val="00BD6FF4"/>
    <w:rsid w:val="00BF0A8A"/>
    <w:rsid w:val="00BF2C41"/>
    <w:rsid w:val="00BF3485"/>
    <w:rsid w:val="00C058B4"/>
    <w:rsid w:val="00C05F44"/>
    <w:rsid w:val="00C105FA"/>
    <w:rsid w:val="00C131B5"/>
    <w:rsid w:val="00C16ABF"/>
    <w:rsid w:val="00C170A0"/>
    <w:rsid w:val="00C170AE"/>
    <w:rsid w:val="00C26CB7"/>
    <w:rsid w:val="00C324C1"/>
    <w:rsid w:val="00C36992"/>
    <w:rsid w:val="00C53CAC"/>
    <w:rsid w:val="00C56036"/>
    <w:rsid w:val="00C61DC5"/>
    <w:rsid w:val="00C63B3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0865"/>
    <w:rsid w:val="00DA2114"/>
    <w:rsid w:val="00DC2B5E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2BB0"/>
    <w:rsid w:val="00EC4899"/>
    <w:rsid w:val="00ED03AB"/>
    <w:rsid w:val="00ED32D2"/>
    <w:rsid w:val="00EE32DE"/>
    <w:rsid w:val="00EE5457"/>
    <w:rsid w:val="00EF724B"/>
    <w:rsid w:val="00F070AB"/>
    <w:rsid w:val="00F12AFD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01C9"/>
    <w:rsid w:val="00FC1C25"/>
    <w:rsid w:val="00FC3F45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2A191"/>
  <w15:docId w15:val="{2EDA98E8-D17E-4DAE-89FC-888107FC1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FD37A-C881-4107-B054-DBB1A6CA5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6</Pages>
  <Words>807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2</cp:revision>
  <cp:lastPrinted>2019-02-06T12:12:00Z</cp:lastPrinted>
  <dcterms:created xsi:type="dcterms:W3CDTF">2025-01-27T13:39:00Z</dcterms:created>
  <dcterms:modified xsi:type="dcterms:W3CDTF">2025-01-27T13:39:00Z</dcterms:modified>
</cp:coreProperties>
</file>